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318" w:rsidRPr="000336D1" w:rsidRDefault="00E52318">
      <w:pPr>
        <w:spacing w:after="0" w:line="408" w:lineRule="auto"/>
        <w:ind w:left="120"/>
        <w:jc w:val="center"/>
        <w:rPr>
          <w:lang w:val="ru-RU"/>
        </w:rPr>
      </w:pPr>
      <w:bookmarkStart w:id="0" w:name="block_33054609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E52318" w:rsidRPr="000336D1" w:rsidRDefault="00E52318">
      <w:pPr>
        <w:spacing w:after="0" w:line="408" w:lineRule="auto"/>
        <w:ind w:left="120"/>
        <w:jc w:val="center"/>
        <w:rPr>
          <w:lang w:val="ru-RU"/>
        </w:rPr>
      </w:pPr>
      <w:bookmarkStart w:id="1" w:name="b3de95a0_e130_48e2_a18c_e3421c12e8af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образования Приморского края</w:t>
      </w:r>
      <w:bookmarkEnd w:id="1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E52318" w:rsidRPr="000336D1" w:rsidRDefault="00E52318">
      <w:pPr>
        <w:spacing w:after="0" w:line="408" w:lineRule="auto"/>
        <w:ind w:left="120"/>
        <w:jc w:val="center"/>
        <w:rPr>
          <w:lang w:val="ru-RU"/>
        </w:rPr>
      </w:pPr>
      <w:bookmarkStart w:id="2" w:name="b87bf85c_5ffc_4767_ae37_927ac69312d3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Администрация Михайловского муниципального района</w:t>
      </w:r>
      <w:bookmarkEnd w:id="2"/>
    </w:p>
    <w:p w:rsidR="00E52318" w:rsidRPr="000336D1" w:rsidRDefault="00E52318">
      <w:pPr>
        <w:spacing w:after="0" w:line="408" w:lineRule="auto"/>
        <w:ind w:left="120"/>
        <w:jc w:val="center"/>
        <w:rPr>
          <w:lang w:val="ru-RU"/>
        </w:rPr>
      </w:pPr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СОШ с. Осиновка Михайловского муниципального района</w:t>
      </w:r>
    </w:p>
    <w:p w:rsidR="00E52318" w:rsidRPr="000336D1" w:rsidRDefault="00E52318">
      <w:pPr>
        <w:spacing w:after="0"/>
        <w:ind w:left="120"/>
        <w:rPr>
          <w:lang w:val="ru-RU"/>
        </w:rPr>
      </w:pPr>
    </w:p>
    <w:p w:rsidR="00E52318" w:rsidRPr="000336D1" w:rsidRDefault="00E52318">
      <w:pPr>
        <w:spacing w:after="0"/>
        <w:ind w:left="120"/>
        <w:rPr>
          <w:lang w:val="ru-RU"/>
        </w:rPr>
      </w:pPr>
    </w:p>
    <w:p w:rsidR="00E52318" w:rsidRPr="000336D1" w:rsidRDefault="00E52318">
      <w:pPr>
        <w:spacing w:after="0"/>
        <w:ind w:left="120"/>
        <w:rPr>
          <w:lang w:val="ru-RU"/>
        </w:rPr>
      </w:pPr>
    </w:p>
    <w:p w:rsidR="00E52318" w:rsidRPr="000336D1" w:rsidRDefault="00E52318">
      <w:pPr>
        <w:spacing w:after="0"/>
        <w:ind w:left="120"/>
        <w:rPr>
          <w:lang w:val="ru-RU"/>
        </w:rPr>
      </w:pPr>
    </w:p>
    <w:tbl>
      <w:tblPr>
        <w:tblW w:w="0" w:type="auto"/>
        <w:tblInd w:w="-106" w:type="dxa"/>
        <w:tblLook w:val="00A0"/>
      </w:tblPr>
      <w:tblGrid>
        <w:gridCol w:w="3114"/>
        <w:gridCol w:w="3115"/>
        <w:gridCol w:w="3115"/>
      </w:tblGrid>
      <w:tr w:rsidR="00E52318" w:rsidRPr="000336D1">
        <w:tc>
          <w:tcPr>
            <w:tcW w:w="3114" w:type="dxa"/>
          </w:tcPr>
          <w:p w:rsidR="00E52318" w:rsidRPr="0002562F" w:rsidRDefault="00E52318" w:rsidP="000D416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52318" w:rsidRPr="0002562F" w:rsidRDefault="00E52318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E52318" w:rsidRPr="0002562F" w:rsidRDefault="00E52318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52318" w:rsidRPr="0002562F" w:rsidRDefault="00E5231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E52318" w:rsidRDefault="00E52318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9</w:t>
            </w:r>
          </w:p>
          <w:p w:rsidR="00E52318" w:rsidRPr="0002562F" w:rsidRDefault="00E52318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</w:t>
            </w: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июня г.</w:t>
            </w:r>
          </w:p>
          <w:p w:rsidR="00E52318" w:rsidRPr="0002562F" w:rsidRDefault="00E523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52318" w:rsidRPr="0002562F" w:rsidRDefault="00E52318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52318" w:rsidRPr="0002562F" w:rsidRDefault="00E52318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E52318" w:rsidRPr="0002562F" w:rsidRDefault="00E52318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52318" w:rsidRPr="0002562F" w:rsidRDefault="00E5231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E52318" w:rsidRDefault="00E52318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52318" w:rsidRPr="0002562F" w:rsidRDefault="00E52318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«18» июня   2024 г.</w:t>
            </w:r>
          </w:p>
          <w:p w:rsidR="00E52318" w:rsidRPr="0002562F" w:rsidRDefault="00E523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52318" w:rsidRPr="0002562F" w:rsidRDefault="00E52318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52318" w:rsidRPr="0002562F" w:rsidRDefault="00E52318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52318" w:rsidRPr="0002562F" w:rsidRDefault="00E52318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52318" w:rsidRPr="0002562F" w:rsidRDefault="00E5231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E52318" w:rsidRDefault="00E52318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44-Д</w:t>
            </w:r>
          </w:p>
          <w:p w:rsidR="00E52318" w:rsidRPr="0002562F" w:rsidRDefault="00E52318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   18 г.</w:t>
            </w:r>
          </w:p>
          <w:p w:rsidR="00E52318" w:rsidRPr="0002562F" w:rsidRDefault="00E523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52318" w:rsidRPr="000336D1" w:rsidRDefault="00E52318">
      <w:pPr>
        <w:spacing w:after="0"/>
        <w:ind w:left="120"/>
        <w:rPr>
          <w:lang w:val="ru-RU"/>
        </w:rPr>
      </w:pPr>
    </w:p>
    <w:p w:rsidR="00E52318" w:rsidRPr="000336D1" w:rsidRDefault="00E52318">
      <w:pPr>
        <w:spacing w:after="0"/>
        <w:ind w:left="120"/>
        <w:rPr>
          <w:lang w:val="ru-RU"/>
        </w:rPr>
      </w:pPr>
    </w:p>
    <w:p w:rsidR="00E52318" w:rsidRPr="000336D1" w:rsidRDefault="00E52318">
      <w:pPr>
        <w:spacing w:after="0"/>
        <w:ind w:left="120"/>
        <w:rPr>
          <w:lang w:val="ru-RU"/>
        </w:rPr>
      </w:pPr>
    </w:p>
    <w:p w:rsidR="00E52318" w:rsidRPr="000336D1" w:rsidRDefault="00E52318">
      <w:pPr>
        <w:spacing w:after="0"/>
        <w:ind w:left="120"/>
        <w:rPr>
          <w:lang w:val="ru-RU"/>
        </w:rPr>
      </w:pPr>
    </w:p>
    <w:p w:rsidR="00E52318" w:rsidRPr="000336D1" w:rsidRDefault="00E52318">
      <w:pPr>
        <w:spacing w:after="0"/>
        <w:ind w:left="120"/>
        <w:rPr>
          <w:lang w:val="ru-RU"/>
        </w:rPr>
      </w:pPr>
    </w:p>
    <w:p w:rsidR="00E52318" w:rsidRPr="000336D1" w:rsidRDefault="00E52318">
      <w:pPr>
        <w:spacing w:after="0" w:line="408" w:lineRule="auto"/>
        <w:ind w:left="120"/>
        <w:jc w:val="center"/>
        <w:rPr>
          <w:lang w:val="ru-RU"/>
        </w:rPr>
      </w:pPr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E52318" w:rsidRPr="000336D1" w:rsidRDefault="00E52318">
      <w:pPr>
        <w:spacing w:after="0" w:line="408" w:lineRule="auto"/>
        <w:ind w:left="120"/>
        <w:jc w:val="center"/>
        <w:rPr>
          <w:lang w:val="ru-RU"/>
        </w:rPr>
      </w:pPr>
      <w:r w:rsidRPr="000336D1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0336D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4350292)</w:t>
      </w:r>
    </w:p>
    <w:p w:rsidR="00E52318" w:rsidRPr="000336D1" w:rsidRDefault="00E52318">
      <w:pPr>
        <w:spacing w:after="0"/>
        <w:ind w:left="120"/>
        <w:jc w:val="center"/>
        <w:rPr>
          <w:lang w:val="ru-RU"/>
        </w:rPr>
      </w:pPr>
    </w:p>
    <w:p w:rsidR="00E52318" w:rsidRPr="000336D1" w:rsidRDefault="00E52318">
      <w:pPr>
        <w:spacing w:after="0" w:line="408" w:lineRule="auto"/>
        <w:ind w:left="120"/>
        <w:jc w:val="center"/>
        <w:rPr>
          <w:lang w:val="ru-RU"/>
        </w:rPr>
      </w:pPr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учебного курса «Вероятность и статистика»</w:t>
      </w:r>
    </w:p>
    <w:p w:rsidR="00E52318" w:rsidRPr="000336D1" w:rsidRDefault="00E52318">
      <w:pPr>
        <w:spacing w:after="0" w:line="408" w:lineRule="auto"/>
        <w:ind w:left="120"/>
        <w:jc w:val="center"/>
        <w:rPr>
          <w:lang w:val="ru-RU"/>
        </w:rPr>
      </w:pPr>
      <w:r w:rsidRPr="000336D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0336D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0336D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E52318" w:rsidRPr="000336D1" w:rsidRDefault="00E52318">
      <w:pPr>
        <w:spacing w:after="0"/>
        <w:ind w:left="120"/>
        <w:jc w:val="center"/>
        <w:rPr>
          <w:lang w:val="ru-RU"/>
        </w:rPr>
      </w:pPr>
    </w:p>
    <w:p w:rsidR="00E52318" w:rsidRPr="000336D1" w:rsidRDefault="00E52318">
      <w:pPr>
        <w:spacing w:after="0"/>
        <w:ind w:left="120"/>
        <w:jc w:val="center"/>
        <w:rPr>
          <w:lang w:val="ru-RU"/>
        </w:rPr>
      </w:pPr>
    </w:p>
    <w:p w:rsidR="00E52318" w:rsidRPr="000336D1" w:rsidRDefault="00E52318">
      <w:pPr>
        <w:spacing w:after="0"/>
        <w:ind w:left="120"/>
        <w:jc w:val="center"/>
        <w:rPr>
          <w:lang w:val="ru-RU"/>
        </w:rPr>
      </w:pPr>
    </w:p>
    <w:p w:rsidR="00E52318" w:rsidRPr="000336D1" w:rsidRDefault="00E52318">
      <w:pPr>
        <w:spacing w:after="0"/>
        <w:ind w:left="120"/>
        <w:jc w:val="center"/>
        <w:rPr>
          <w:lang w:val="ru-RU"/>
        </w:rPr>
      </w:pPr>
    </w:p>
    <w:p w:rsidR="00E52318" w:rsidRPr="000336D1" w:rsidRDefault="00E52318">
      <w:pPr>
        <w:spacing w:after="0"/>
        <w:ind w:left="120"/>
        <w:jc w:val="center"/>
        <w:rPr>
          <w:lang w:val="ru-RU"/>
        </w:rPr>
      </w:pPr>
    </w:p>
    <w:p w:rsidR="00E52318" w:rsidRPr="000336D1" w:rsidRDefault="00E52318">
      <w:pPr>
        <w:spacing w:after="0"/>
        <w:ind w:left="120"/>
        <w:jc w:val="center"/>
        <w:rPr>
          <w:lang w:val="ru-RU"/>
        </w:rPr>
      </w:pPr>
    </w:p>
    <w:p w:rsidR="00E52318" w:rsidRPr="000336D1" w:rsidRDefault="00E52318">
      <w:pPr>
        <w:spacing w:after="0"/>
        <w:ind w:left="120"/>
        <w:jc w:val="center"/>
        <w:rPr>
          <w:lang w:val="ru-RU"/>
        </w:rPr>
      </w:pPr>
    </w:p>
    <w:p w:rsidR="00E52318" w:rsidRPr="000336D1" w:rsidRDefault="00E52318">
      <w:pPr>
        <w:spacing w:after="0"/>
        <w:ind w:left="120"/>
        <w:jc w:val="center"/>
        <w:rPr>
          <w:lang w:val="ru-RU"/>
        </w:rPr>
      </w:pPr>
    </w:p>
    <w:p w:rsidR="00E52318" w:rsidRPr="000336D1" w:rsidRDefault="00E52318">
      <w:pPr>
        <w:spacing w:after="0"/>
        <w:ind w:left="120"/>
        <w:jc w:val="center"/>
        <w:rPr>
          <w:lang w:val="ru-RU"/>
        </w:rPr>
      </w:pPr>
      <w:bookmarkStart w:id="3" w:name="BM056d9d5c_b2bc_4133_b8cf_f3db506692dc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с. Осиновка</w:t>
      </w:r>
      <w:bookmarkEnd w:id="3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bookmarkStart w:id="4" w:name="BM7c791777_c725_4234_9ae7_a684b7e75e81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2024-2025 уч. год</w:t>
      </w:r>
      <w:bookmarkEnd w:id="4"/>
    </w:p>
    <w:p w:rsidR="00E52318" w:rsidRPr="000336D1" w:rsidRDefault="00E52318">
      <w:pPr>
        <w:spacing w:after="0"/>
        <w:ind w:left="120"/>
        <w:rPr>
          <w:lang w:val="ru-RU"/>
        </w:rPr>
      </w:pPr>
    </w:p>
    <w:p w:rsidR="00E52318" w:rsidRPr="000336D1" w:rsidRDefault="00E52318">
      <w:pPr>
        <w:rPr>
          <w:lang w:val="ru-RU"/>
        </w:rPr>
        <w:sectPr w:rsidR="00E52318" w:rsidRPr="000336D1">
          <w:pgSz w:w="11906" w:h="16383"/>
          <w:pgMar w:top="1134" w:right="850" w:bottom="1134" w:left="1701" w:header="720" w:footer="720" w:gutter="0"/>
          <w:cols w:space="720"/>
        </w:sectPr>
      </w:pP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_33054608"/>
      <w:bookmarkEnd w:id="0"/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3c9237e_6172_48ee_b1c7_f6774da89513"/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E52318" w:rsidRPr="000B7738" w:rsidRDefault="00E52318">
      <w:pPr>
        <w:rPr>
          <w:rFonts w:ascii="Times New Roman" w:hAnsi="Times New Roman" w:cs="Times New Roman"/>
          <w:sz w:val="24"/>
          <w:szCs w:val="24"/>
          <w:lang w:val="ru-RU"/>
        </w:rPr>
        <w:sectPr w:rsidR="00E52318" w:rsidRPr="000B7738">
          <w:pgSz w:w="11906" w:h="16383"/>
          <w:pgMar w:top="1134" w:right="850" w:bottom="1134" w:left="1701" w:header="720" w:footer="720" w:gutter="0"/>
          <w:cols w:space="720"/>
        </w:sectPr>
      </w:pP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_33054603"/>
      <w:bookmarkEnd w:id="5"/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СОДЕРЖАНИЕ ОБУЧЕНИЯ</w:t>
      </w:r>
    </w:p>
    <w:p w:rsidR="00E5231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 КЛАСС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E52318" w:rsidRPr="000B7738" w:rsidRDefault="00E52318">
      <w:pPr>
        <w:rPr>
          <w:rFonts w:ascii="Times New Roman" w:hAnsi="Times New Roman" w:cs="Times New Roman"/>
          <w:sz w:val="24"/>
          <w:szCs w:val="24"/>
          <w:lang w:val="ru-RU"/>
        </w:rPr>
        <w:sectPr w:rsidR="00E52318" w:rsidRPr="000B7738">
          <w:pgSz w:w="11906" w:h="16383"/>
          <w:pgMar w:top="1134" w:right="850" w:bottom="1134" w:left="1701" w:header="720" w:footer="720" w:gutter="0"/>
          <w:cols w:space="720"/>
        </w:sectPr>
      </w:pP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_33054604"/>
      <w:bookmarkEnd w:id="7"/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Личностные результаты </w:t>
      </w: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1) патриотическое воспитание: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3) трудовое воспитание: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4) эстетическое воспитание: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5) ценности научного познания: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7) экологическое воспитание: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5231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:rsidR="00E52318" w:rsidRPr="000B7738" w:rsidRDefault="00E5231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52318" w:rsidRPr="000B7738" w:rsidRDefault="00E5231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52318" w:rsidRPr="000B7738" w:rsidRDefault="00E5231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52318" w:rsidRPr="000B7738" w:rsidRDefault="00E5231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52318" w:rsidRPr="000B7738" w:rsidRDefault="00E5231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52318" w:rsidRPr="000B7738" w:rsidRDefault="00E5231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</w:t>
      </w:r>
      <w:r w:rsidRPr="000B773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52318" w:rsidRPr="000B7738" w:rsidRDefault="00E5231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52318" w:rsidRPr="000B7738" w:rsidRDefault="00E5231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52318" w:rsidRPr="000B7738" w:rsidRDefault="00E5231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52318" w:rsidRPr="000B7738" w:rsidRDefault="00E5231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информацией:</w:t>
      </w:r>
    </w:p>
    <w:p w:rsidR="00E52318" w:rsidRPr="000B7738" w:rsidRDefault="00E5231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52318" w:rsidRPr="000B7738" w:rsidRDefault="00E5231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52318" w:rsidRPr="000B7738" w:rsidRDefault="00E5231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52318" w:rsidRPr="000B7738" w:rsidRDefault="00E5231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действия:</w:t>
      </w:r>
    </w:p>
    <w:p w:rsidR="00E52318" w:rsidRPr="000B7738" w:rsidRDefault="00E5231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52318" w:rsidRPr="000B7738" w:rsidRDefault="00E5231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52318" w:rsidRPr="000B7738" w:rsidRDefault="00E5231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52318" w:rsidRPr="000B7738" w:rsidRDefault="00E5231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52318" w:rsidRPr="000B7738" w:rsidRDefault="00E5231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52318" w:rsidRPr="000B7738" w:rsidRDefault="00E5231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E52318" w:rsidRPr="000B7738" w:rsidRDefault="00E5231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Самоконтроль, эмоциональный интеллект:</w:t>
      </w:r>
    </w:p>
    <w:p w:rsidR="00E52318" w:rsidRPr="000B7738" w:rsidRDefault="00E5231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52318" w:rsidRPr="000B7738" w:rsidRDefault="00E5231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52318" w:rsidRPr="000B7738" w:rsidRDefault="00E5231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E52318" w:rsidRPr="000B7738" w:rsidRDefault="00E523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49"/>
      <w:bookmarkEnd w:id="9"/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B773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 8 классе</w:t>
      </w: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E52318" w:rsidRPr="000B7738" w:rsidRDefault="00E5231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77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E52318" w:rsidRPr="000B7738" w:rsidRDefault="00E52318">
      <w:pPr>
        <w:rPr>
          <w:rFonts w:ascii="Times New Roman" w:hAnsi="Times New Roman" w:cs="Times New Roman"/>
          <w:sz w:val="24"/>
          <w:szCs w:val="24"/>
          <w:lang w:val="ru-RU"/>
        </w:rPr>
        <w:sectPr w:rsidR="00E52318" w:rsidRPr="000B7738" w:rsidSect="008828AE">
          <w:pgSz w:w="11906" w:h="16383"/>
          <w:pgMar w:top="1134" w:right="1106" w:bottom="1134" w:left="1260" w:header="720" w:footer="720" w:gutter="0"/>
          <w:cols w:space="720"/>
        </w:sectPr>
      </w:pPr>
    </w:p>
    <w:p w:rsidR="00E52318" w:rsidRDefault="00E52318">
      <w:pPr>
        <w:spacing w:after="0"/>
        <w:ind w:left="120"/>
      </w:pPr>
      <w:bookmarkStart w:id="10" w:name="block_33054605"/>
      <w:bookmarkEnd w:id="8"/>
      <w:r w:rsidRPr="000336D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E52318" w:rsidRDefault="00E52318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8 КЛАСС </w:t>
      </w:r>
    </w:p>
    <w:tbl>
      <w:tblPr>
        <w:tblW w:w="0" w:type="auto"/>
        <w:tblCellSpacing w:w="20" w:type="nil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20"/>
        <w:gridCol w:w="4675"/>
        <w:gridCol w:w="1265"/>
        <w:gridCol w:w="1489"/>
        <w:gridCol w:w="1491"/>
        <w:gridCol w:w="3320"/>
      </w:tblGrid>
      <w:tr w:rsidR="00E52318" w:rsidRPr="0002562F" w:rsidTr="00A93F89">
        <w:trPr>
          <w:trHeight w:val="144"/>
          <w:tblCellSpacing w:w="20" w:type="nil"/>
        </w:trPr>
        <w:tc>
          <w:tcPr>
            <w:tcW w:w="7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8828AE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318" w:rsidRPr="008828AE" w:rsidRDefault="00E52318" w:rsidP="008828AE">
            <w:pPr>
              <w:spacing w:after="0"/>
              <w:ind w:left="135"/>
              <w:jc w:val="center"/>
              <w:rPr>
                <w:lang w:val="ru-RU"/>
              </w:rPr>
            </w:pPr>
            <w:r w:rsidRPr="008828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4245" w:type="dxa"/>
            <w:gridSpan w:val="3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A93F89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A93F89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52318" w:rsidRPr="0002562F" w:rsidTr="00A93F89">
        <w:trPr>
          <w:trHeight w:val="144"/>
          <w:tblCellSpacing w:w="20" w:type="nil"/>
        </w:trPr>
        <w:tc>
          <w:tcPr>
            <w:tcW w:w="7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318" w:rsidRPr="0002562F" w:rsidRDefault="00E523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318" w:rsidRPr="0002562F" w:rsidRDefault="00E52318"/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8828AE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8828AE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работы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8828AE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025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ческие работы</w:t>
            </w:r>
          </w:p>
        </w:tc>
        <w:tc>
          <w:tcPr>
            <w:tcW w:w="33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2318" w:rsidRPr="0002562F" w:rsidRDefault="00E52318"/>
        </w:tc>
      </w:tr>
      <w:tr w:rsidR="00E52318" w:rsidRPr="000336D1" w:rsidTr="00A93F89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8828AE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курса 7 класса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E52318" w:rsidRPr="000336D1" w:rsidRDefault="00E52318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 w:history="1">
              <w:r w:rsidRPr="00733456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733456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733456">
                <w:rPr>
                  <w:rStyle w:val="Hyperlink"/>
                  <w:rFonts w:ascii="Times New Roman" w:hAnsi="Times New Roman" w:cs="Times New Roman"/>
                </w:rPr>
                <w:t>m</w:t>
              </w:r>
              <w:r w:rsidRPr="00733456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733456">
                <w:rPr>
                  <w:rStyle w:val="Hyperlink"/>
                  <w:rFonts w:ascii="Times New Roman" w:hAnsi="Times New Roman" w:cs="Times New Roman"/>
                </w:rPr>
                <w:t>edsoo</w:t>
              </w:r>
              <w:r w:rsidRPr="00733456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733456">
                <w:rPr>
                  <w:rStyle w:val="Hyperlink"/>
                  <w:rFonts w:ascii="Times New Roman" w:hAnsi="Times New Roman" w:cs="Times New Roman"/>
                </w:rPr>
                <w:t>ru</w:t>
              </w:r>
              <w:r w:rsidRPr="00733456">
                <w:rPr>
                  <w:rStyle w:val="Hyperlink"/>
                  <w:rFonts w:ascii="Times New Roman" w:hAnsi="Times New Roman" w:cs="Times New Roman"/>
                  <w:lang w:val="ru-RU"/>
                </w:rPr>
                <w:t>/7</w:t>
              </w:r>
              <w:r w:rsidRPr="00733456">
                <w:rPr>
                  <w:rStyle w:val="Hyperlink"/>
                  <w:rFonts w:ascii="Times New Roman" w:hAnsi="Times New Roman" w:cs="Times New Roman"/>
                </w:rPr>
                <w:t>f</w:t>
              </w:r>
              <w:r w:rsidRPr="00733456">
                <w:rPr>
                  <w:rStyle w:val="Hyperlink"/>
                  <w:rFonts w:ascii="Times New Roman" w:hAnsi="Times New Roman" w:cs="Times New Roman"/>
                  <w:lang w:val="ru-RU"/>
                </w:rPr>
                <w:t>417</w:t>
              </w:r>
              <w:r w:rsidRPr="00733456">
                <w:rPr>
                  <w:rStyle w:val="Hyperlink"/>
                  <w:rFonts w:ascii="Times New Roman" w:hAnsi="Times New Roman" w:cs="Times New Roman"/>
                </w:rPr>
                <w:t>fb</w:t>
              </w:r>
              <w:r w:rsidRPr="00733456">
                <w:rPr>
                  <w:rStyle w:val="Hyperlink"/>
                  <w:rFonts w:ascii="Times New Roman" w:hAnsi="Times New Roman" w:cs="Times New Roman"/>
                  <w:lang w:val="ru-RU"/>
                </w:rPr>
                <w:t>2</w:t>
              </w:r>
            </w:hyperlink>
          </w:p>
        </w:tc>
      </w:tr>
      <w:tr w:rsidR="00E52318" w:rsidRPr="000336D1" w:rsidTr="00A93F89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8828AE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E52318" w:rsidRPr="000336D1" w:rsidRDefault="00E52318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52318" w:rsidRPr="000336D1" w:rsidTr="00A93F89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8828AE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E52318" w:rsidRPr="000336D1" w:rsidRDefault="00E52318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52318" w:rsidRPr="000336D1" w:rsidTr="00A93F89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8828AE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E52318" w:rsidRPr="000336D1" w:rsidRDefault="00E52318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52318" w:rsidRPr="000336D1" w:rsidTr="00A93F89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8828AE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E52318" w:rsidRPr="000336D1" w:rsidRDefault="00E52318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52318" w:rsidRPr="000336D1" w:rsidTr="00A93F89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8828AE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 события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E52318" w:rsidRPr="000336D1" w:rsidRDefault="00E52318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52318" w:rsidRPr="000336D1" w:rsidTr="00A93F89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 w:rsidP="008828AE">
            <w:pPr>
              <w:spacing w:after="0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E52318" w:rsidRPr="000336D1" w:rsidRDefault="00E52318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02562F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0336D1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52318" w:rsidRPr="0002562F" w:rsidTr="00A93F89">
        <w:trPr>
          <w:trHeight w:val="144"/>
          <w:tblCellSpacing w:w="20" w:type="nil"/>
        </w:trPr>
        <w:tc>
          <w:tcPr>
            <w:tcW w:w="5395" w:type="dxa"/>
            <w:gridSpan w:val="2"/>
            <w:tcMar>
              <w:top w:w="50" w:type="dxa"/>
              <w:left w:w="100" w:type="dxa"/>
            </w:tcMar>
            <w:vAlign w:val="center"/>
          </w:tcPr>
          <w:p w:rsidR="00E52318" w:rsidRPr="000336D1" w:rsidRDefault="00E52318">
            <w:pPr>
              <w:spacing w:after="0"/>
              <w:ind w:left="135"/>
              <w:rPr>
                <w:lang w:val="ru-RU"/>
              </w:rPr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336D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>
            <w:pPr>
              <w:spacing w:after="0"/>
              <w:ind w:left="135"/>
              <w:jc w:val="center"/>
            </w:pPr>
            <w:r w:rsidRPr="00025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320" w:type="dxa"/>
            <w:tcMar>
              <w:top w:w="50" w:type="dxa"/>
              <w:left w:w="100" w:type="dxa"/>
            </w:tcMar>
            <w:vAlign w:val="center"/>
          </w:tcPr>
          <w:p w:rsidR="00E52318" w:rsidRPr="0002562F" w:rsidRDefault="00E52318"/>
        </w:tc>
      </w:tr>
    </w:tbl>
    <w:p w:rsidR="00E52318" w:rsidRDefault="00E52318">
      <w:pPr>
        <w:sectPr w:rsidR="00E5231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E52318" w:rsidRPr="000336D1" w:rsidRDefault="00E52318" w:rsidP="00A93F89">
      <w:pPr>
        <w:rPr>
          <w:lang w:val="ru-RU"/>
        </w:rPr>
      </w:pPr>
    </w:p>
    <w:sectPr w:rsidR="00E52318" w:rsidRPr="000336D1" w:rsidSect="00A93F89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13292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9C2E44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0605F0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CA66FC7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E612B9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9132CB"/>
    <w:multiLevelType w:val="multilevel"/>
    <w:tmpl w:val="FFFFFFF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0174"/>
    <w:rsid w:val="0002562F"/>
    <w:rsid w:val="000336D1"/>
    <w:rsid w:val="000B7738"/>
    <w:rsid w:val="000D4161"/>
    <w:rsid w:val="000E6D86"/>
    <w:rsid w:val="00344265"/>
    <w:rsid w:val="004E6975"/>
    <w:rsid w:val="00630174"/>
    <w:rsid w:val="00733456"/>
    <w:rsid w:val="008610C7"/>
    <w:rsid w:val="0086502D"/>
    <w:rsid w:val="008828AE"/>
    <w:rsid w:val="008944ED"/>
    <w:rsid w:val="00A93F89"/>
    <w:rsid w:val="00AA66E3"/>
    <w:rsid w:val="00C53FFE"/>
    <w:rsid w:val="00E2220E"/>
    <w:rsid w:val="00E52318"/>
    <w:rsid w:val="00E9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Cambria" w:hAnsi="Cambria" w:cs="Cambria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</w:style>
  <w:style w:type="paragraph" w:styleId="NormalIndent">
    <w:name w:val="Normal Indent"/>
    <w:basedOn w:val="Normal"/>
    <w:uiPriority w:val="99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pPr>
      <w:numPr>
        <w:ilvl w:val="1"/>
      </w:numPr>
      <w:ind w:left="86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Pr>
      <w:i/>
      <w:iCs/>
    </w:rPr>
  </w:style>
  <w:style w:type="character" w:styleId="Hyperlink">
    <w:name w:val="Hyperlink"/>
    <w:basedOn w:val="DefaultParagraphFont"/>
    <w:uiPriority w:val="99"/>
    <w:rsid w:val="00630174"/>
    <w:rPr>
      <w:color w:val="0000FF"/>
      <w:u w:val="single"/>
    </w:rPr>
  </w:style>
  <w:style w:type="table" w:styleId="TableGrid">
    <w:name w:val="Table Grid"/>
    <w:basedOn w:val="TableNormal"/>
    <w:uiPriority w:val="99"/>
    <w:rsid w:val="0063017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fb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7fb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7fb2" TargetMode="External"/><Relationship Id="rId5" Type="http://schemas.openxmlformats.org/officeDocument/2006/relationships/hyperlink" Target="https://m.edsoo.ru/7f417fb2" TargetMode="External"/><Relationship Id="rId10" Type="http://schemas.openxmlformats.org/officeDocument/2006/relationships/hyperlink" Target="https://m.edsoo.ru/7f417f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fb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10</Pages>
  <Words>2403</Words>
  <Characters>13701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subject/>
  <dc:creator>Леново</dc:creator>
  <cp:keywords/>
  <dc:description/>
  <cp:lastModifiedBy>Леново</cp:lastModifiedBy>
  <cp:revision>2</cp:revision>
  <dcterms:created xsi:type="dcterms:W3CDTF">2024-09-15T13:52:00Z</dcterms:created>
  <dcterms:modified xsi:type="dcterms:W3CDTF">2024-09-15T13:52:00Z</dcterms:modified>
</cp:coreProperties>
</file>